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E9E" w:rsidRPr="00A26E83" w:rsidRDefault="00FA7E9E" w:rsidP="00A26E83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26E83">
        <w:rPr>
          <w:rFonts w:ascii="Times New Roman" w:hAnsi="Times New Roman" w:cs="Times New Roman"/>
          <w:b/>
          <w:sz w:val="28"/>
          <w:szCs w:val="28"/>
        </w:rPr>
        <w:t>Примерный образец</w:t>
      </w:r>
    </w:p>
    <w:bookmarkEnd w:id="0"/>
    <w:p w:rsidR="00FA7E9E" w:rsidRDefault="00FA7E9E" w:rsidP="00A26E8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(указывается наименование должности главы местной администрации)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>(фамилия, имя, отчество (последнее – при наличии) гражданина</w:t>
      </w:r>
      <w:r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              или наименование юридического лица)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(реквизиты документа, удостоверяющего личность гражданина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или государственный регистрационный номер записи </w:t>
      </w:r>
      <w:r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о государственной регистрации юридического лица в едином </w:t>
      </w:r>
      <w:r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государственном реестре юридических лиц, идентификационный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налогоплательщика, за исключением случаев,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если заявителем является иностранное юридическое лицо)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(указать в интересах кого действует уполномоченный представитель</w:t>
      </w:r>
      <w:r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в случае подачи заявления уполномоченным представителем)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(почтовый адрес и (или) адрес электронной почты для связи с заявителем)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телефон:________________.</w:t>
      </w:r>
    </w:p>
    <w:p w:rsidR="00FA7E9E" w:rsidRDefault="00FA7E9E" w:rsidP="00726A0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получение разрешения на проведение земляных работ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выдать разрешение на проведение земляных работ для __________________________________________________________________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(указывается вид работ, для производства которых необходимо проведение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земляных работ, при прокладке, реконструкции подземных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инженерных коммуникаций - указывается диаметр трубы (мм),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протяженность трассы, траншеи (м))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адресу:__________________________________________________________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(указать район проведения работ, наименование улицы,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ориентиры места проведения работ)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участок проведения работ от__________________________________________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(указываются номер дома и улица, номер ТП, колодца, камеры и других объектов)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_______________________________________________________________.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(указываются номер дома и улица, номер ТП, колодца, камеры и других объектов)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Информация о заявителе: 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 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руководителя:____________________________________.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Информация о лице, привлеченном для выполнения функций заказчика: __________________________________________________________________.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организации/Ф.И.О. индивидуального предпринимателя)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адрес _____________________________ номера телефонов __________________________________________________________________.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руководителя:_____________________________________.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ответственных лиц: Ф.И.О., должность, рабочий телефон 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Информация о лице, привлеченном для выполнения земляных и монтажных работ: 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организации/Ф.И.О. гражданина, индивидуального предпринимателя)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адрес _____________________________ номера телефонов __________________________________________________________________.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руководителя: __________________________________________________________________.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ответственных лиц: Ф.И.О., должность, рабочий телефон 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Информация о лице, привлеченном для выполнения работ по восстановлению благоустройства: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организации/Ф.И.О. гражданина, индивидуального предпринимателя)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 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адрес _____________________________ номера телефонов __________________________________________________________________.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руководителя:_____________________________________.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ответственных лиц: Ф.И.О., должность, рабочий телефон 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благоустройства, восстановление которых потребуется после проведения земляных работ:__________________________________________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(наименование нарушаемых объектов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7E9E" w:rsidRDefault="00FA7E9E" w:rsidP="00726A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благоустройства (проезжая часть, тротуар, газон, внутриквартальный проезд))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земляных работ (включая монтажные работы и работы по полному восстановлению благоустройства):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____________ 20___ г. по «____» ____________ 20___ г.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работ по первичному восстановлению благоустройства (срок указывается при невозможности проведения полного благоустройства при проведении земляных работ в период с 15 октября по 1 мая):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____________ 20___ г. по «____» ____________ 20___ г.</w:t>
      </w:r>
    </w:p>
    <w:p w:rsidR="00FA7E9E" w:rsidRDefault="00FA7E9E" w:rsidP="00726A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объеме финансирования, наличии механизмов и материалов ____________________________________________________________________________________________________________________________________.</w:t>
      </w:r>
    </w:p>
    <w:p w:rsidR="00FA7E9E" w:rsidRDefault="00FA7E9E" w:rsidP="00726A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уведомить о получении заявления о предоставлении земельного участка, о результате предоставления муниципальной услуги:</w:t>
      </w:r>
    </w:p>
    <w:p w:rsidR="00FA7E9E" w:rsidRDefault="00FA7E9E" w:rsidP="00726A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7" o:spid="_x0000_s1026" style="position:absolute;left:0;text-align:left;margin-left:36.35pt;margin-top:3.95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"/>
        </w:pict>
      </w:r>
      <w:r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FA7E9E" w:rsidRDefault="00FA7E9E" w:rsidP="00726A0C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6" o:spid="_x0000_s1027" style="position:absolute;left:0;text-align:left;margin-left:36.35pt;margin-top:2.1pt;width:9pt;height: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"/>
        </w:pict>
      </w:r>
      <w:r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FA7E9E" w:rsidRDefault="00FA7E9E" w:rsidP="00726A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5" o:spid="_x0000_s1028" style="position:absolute;left:0;text-align:left;margin-left:36.35pt;margin-top:3.95pt;width:9pt;height: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"/>
        </w:pict>
      </w:r>
      <w:r>
        <w:rPr>
          <w:rFonts w:ascii="Times New Roman" w:hAnsi="Times New Roman" w:cs="Times New Roman"/>
          <w:sz w:val="28"/>
          <w:szCs w:val="28"/>
        </w:rPr>
        <w:t xml:space="preserve">    в личный кабинет ФГИС «Единый портал государственных и муниципальных услуг (функций)»;</w:t>
      </w:r>
    </w:p>
    <w:p w:rsidR="00FA7E9E" w:rsidRDefault="00FA7E9E" w:rsidP="00726A0C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4" o:spid="_x0000_s1029" style="position:absolute;left:0;text-align:left;margin-left:36.35pt;margin-top:1.75pt;width:9pt;height: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"/>
        </w:pict>
      </w:r>
      <w:r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FA7E9E" w:rsidRDefault="00FA7E9E" w:rsidP="00726A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земельного участка прошу приказ:</w:t>
      </w:r>
    </w:p>
    <w:p w:rsidR="00FA7E9E" w:rsidRDefault="00FA7E9E" w:rsidP="00726A0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3" o:spid="_x0000_s1030" style="position:absolute;left:0;text-align:left;margin-left:36.35pt;margin-top:3.95pt;width:9pt;height: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"/>
        </w:pict>
      </w:r>
      <w:r>
        <w:rPr>
          <w:rFonts w:ascii="Times New Roman" w:hAnsi="Times New Roman" w:cs="Times New Roman"/>
          <w:sz w:val="28"/>
          <w:szCs w:val="28"/>
        </w:rPr>
        <w:t xml:space="preserve">    выдать в (</w:t>
      </w:r>
      <w:r>
        <w:rPr>
          <w:rFonts w:ascii="Times New Roman" w:hAnsi="Times New Roman" w:cs="Times New Roman"/>
          <w:i/>
          <w:sz w:val="28"/>
          <w:szCs w:val="28"/>
        </w:rPr>
        <w:t>указывается наименование местной администрации)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7E9E" w:rsidRDefault="00FA7E9E" w:rsidP="00726A0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2" o:spid="_x0000_s1031" style="position:absolute;left:0;text-align:left;margin-left:36.35pt;margin-top:1.5pt;width:9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"/>
        </w:pict>
      </w:r>
      <w:r>
        <w:rPr>
          <w:rFonts w:ascii="Times New Roman" w:hAnsi="Times New Roman" w:cs="Times New Roman"/>
          <w:sz w:val="28"/>
          <w:szCs w:val="28"/>
        </w:rPr>
        <w:t xml:space="preserve">    выдать в филиале ГАУ НСО «МФЦ» (указывается в случае направления заявления посредством МФЦ);</w:t>
      </w:r>
    </w:p>
    <w:p w:rsidR="00FA7E9E" w:rsidRDefault="00FA7E9E" w:rsidP="00726A0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1" o:spid="_x0000_s1032" style="position:absolute;left:0;text-align:left;margin-left:36.35pt;margin-top:1.75pt;width:9pt;height: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"/>
        </w:pict>
      </w:r>
      <w:r>
        <w:rPr>
          <w:rFonts w:ascii="Times New Roman" w:hAnsi="Times New Roman" w:cs="Times New Roman"/>
          <w:sz w:val="28"/>
          <w:szCs w:val="28"/>
        </w:rPr>
        <w:t xml:space="preserve">    направить почтовым сообщением.</w:t>
      </w:r>
    </w:p>
    <w:p w:rsidR="00FA7E9E" w:rsidRDefault="00FA7E9E" w:rsidP="00726A0C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6458"/>
        <w:gridCol w:w="1099"/>
        <w:gridCol w:w="1347"/>
      </w:tblGrid>
      <w:tr w:rsidR="00FA7E9E" w:rsidTr="00726A0C">
        <w:tc>
          <w:tcPr>
            <w:tcW w:w="675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946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1134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Кол-во экз.</w:t>
            </w:r>
          </w:p>
        </w:tc>
        <w:tc>
          <w:tcPr>
            <w:tcW w:w="1382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Кол-во листов</w:t>
            </w:r>
          </w:p>
        </w:tc>
      </w:tr>
      <w:tr w:rsidR="00FA7E9E" w:rsidTr="00726A0C">
        <w:tc>
          <w:tcPr>
            <w:tcW w:w="675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A7E9E" w:rsidTr="00726A0C">
        <w:tc>
          <w:tcPr>
            <w:tcW w:w="675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A7E9E" w:rsidTr="00726A0C">
        <w:tc>
          <w:tcPr>
            <w:tcW w:w="675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A7E9E" w:rsidTr="00726A0C">
        <w:tc>
          <w:tcPr>
            <w:tcW w:w="675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A7E9E" w:rsidTr="00726A0C">
        <w:tc>
          <w:tcPr>
            <w:tcW w:w="675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  <w:vAlign w:val="center"/>
          </w:tcPr>
          <w:p w:rsidR="00FA7E9E" w:rsidRDefault="00FA7E9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A7E9E" w:rsidRDefault="00FA7E9E" w:rsidP="00726A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7E9E" w:rsidRDefault="00FA7E9E" w:rsidP="00726A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__________20___ г.      _________         ___________________________</w:t>
      </w:r>
    </w:p>
    <w:p w:rsidR="00FA7E9E" w:rsidRDefault="00FA7E9E" w:rsidP="00726A0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</w:t>
      </w:r>
      <w:r>
        <w:rPr>
          <w:rFonts w:ascii="Times New Roman" w:hAnsi="Times New Roman" w:cs="Times New Roman"/>
          <w:sz w:val="22"/>
          <w:szCs w:val="22"/>
        </w:rPr>
        <w:t>подпись)                                     (фамилия, имя, отчество)</w:t>
      </w:r>
    </w:p>
    <w:sectPr w:rsidR="00FA7E9E" w:rsidSect="00652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B36"/>
    <w:rsid w:val="00051DEB"/>
    <w:rsid w:val="000D7DA7"/>
    <w:rsid w:val="000E30EB"/>
    <w:rsid w:val="00214B36"/>
    <w:rsid w:val="0037233D"/>
    <w:rsid w:val="004760D2"/>
    <w:rsid w:val="00652555"/>
    <w:rsid w:val="00726A0C"/>
    <w:rsid w:val="007A09C2"/>
    <w:rsid w:val="009D4C01"/>
    <w:rsid w:val="00A26E83"/>
    <w:rsid w:val="00D46BF6"/>
    <w:rsid w:val="00FA7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A0C"/>
    <w:pPr>
      <w:spacing w:before="100" w:beforeAutospacing="1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26A0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46BF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BF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3</Pages>
  <Words>1140</Words>
  <Characters>6502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User-02</cp:lastModifiedBy>
  <cp:revision>6</cp:revision>
  <cp:lastPrinted>2018-05-21T09:53:00Z</cp:lastPrinted>
  <dcterms:created xsi:type="dcterms:W3CDTF">2018-05-21T09:31:00Z</dcterms:created>
  <dcterms:modified xsi:type="dcterms:W3CDTF">2018-06-19T08:16:00Z</dcterms:modified>
</cp:coreProperties>
</file>